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369"/>
        <w:gridCol w:w="1413"/>
      </w:tblGrid>
      <w:tr w:rsidR="005A16B2" w:rsidTr="005A16B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16B2" w:rsidRDefault="005A16B2" w:rsidP="00E46243">
            <w:r>
              <w:t>Приложение 8</w:t>
            </w:r>
          </w:p>
        </w:tc>
      </w:tr>
      <w:tr w:rsidR="005A16B2" w:rsidTr="005A16B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16B2" w:rsidRDefault="005A16B2" w:rsidP="00E4624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A16B2" w:rsidTr="005A16B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16B2" w:rsidRDefault="0005671C" w:rsidP="005A16B2">
            <w:r>
              <w:t xml:space="preserve">от 28.03.2019 </w:t>
            </w:r>
            <w:r w:rsidR="005A16B2">
              <w:t xml:space="preserve">№ </w:t>
            </w:r>
            <w:r>
              <w:t>48-351</w:t>
            </w:r>
          </w:p>
        </w:tc>
      </w:tr>
      <w:tr w:rsidR="005A16B2" w:rsidTr="005A16B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</w:tr>
      <w:tr w:rsidR="005A16B2" w:rsidTr="005A16B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5A16B2" w:rsidTr="005A16B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</w:tr>
      <w:tr w:rsidR="005A16B2" w:rsidTr="005A16B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тыс. руб.</w:t>
            </w:r>
          </w:p>
        </w:tc>
      </w:tr>
      <w:tr w:rsidR="005A16B2" w:rsidTr="005A16B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2019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2020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2021 год</w:t>
            </w:r>
          </w:p>
        </w:tc>
      </w:tr>
    </w:tbl>
    <w:p w:rsidR="005A16B2" w:rsidRPr="005A16B2" w:rsidRDefault="005A16B2">
      <w:pPr>
        <w:rPr>
          <w:sz w:val="2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601"/>
        <w:gridCol w:w="617"/>
        <w:gridCol w:w="9222"/>
        <w:gridCol w:w="1598"/>
        <w:gridCol w:w="1369"/>
        <w:gridCol w:w="1413"/>
      </w:tblGrid>
      <w:tr w:rsidR="005A16B2" w:rsidTr="000E4902">
        <w:trPr>
          <w:cantSplit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5</w:t>
            </w:r>
          </w:p>
        </w:tc>
      </w:tr>
      <w:tr w:rsidR="005A16B2" w:rsidTr="000E4902">
        <w:trPr>
          <w:cantSplit/>
        </w:trPr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40 000,0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60 000,0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60 000,0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34 550,0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40 000,0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</w:t>
            </w:r>
            <w:r>
              <w:br/>
              <w:t>ул. Школьной; № 25А, 27 по ул. Лунной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23 757,1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</w:t>
            </w:r>
            <w:r>
              <w:br/>
              <w:t>ул. Деловой; № 5 по ул. Лунной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10 892,9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4 826,8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</w:t>
            </w:r>
            <w:r>
              <w:br/>
              <w:t>ул. Лунной; № 51 по ул. Тверской; МОУ «СОШ № 41» по ул. Тверской, 45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14 557,1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</w:t>
            </w:r>
            <w:r>
              <w:br/>
              <w:t>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31 416,1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4 893,7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900,0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3 993,7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1 639 790,4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324 081,2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1 053 661,5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81 453,5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644,9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128 442,4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мест в жилом районе «Иволгино» в Волжском районе г. Саратова («Леруа Мерлен»)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128 209,3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127 896,1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127 896,1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lastRenderedPageBreak/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128 442,5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127 896,1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Детский сад на 240 мест к востоку от жилого района «Солнечный-2» в Кировском районе </w:t>
            </w:r>
            <w:r>
              <w:br/>
              <w:t>г. Саратова (32,5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187 347,7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Детский сад на 240 мест к востоку от жилого района «Солнечный-2» в Кировском районе </w:t>
            </w:r>
            <w:r>
              <w:br/>
              <w:t>г. Саратова (45 га)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187 347,7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229 968,1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82 608,5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65 309,7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Детский сада на 100 мест по ул. Провиантская, 23, в Октябрьском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81 453,4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Здание МДОУ «Детский сад № 195, корпус 2» по ул. Лунная, 27 В Ленинского района </w:t>
            </w:r>
            <w:r>
              <w:br/>
              <w:t>г. Саратова»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212 174,3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166 494,8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МДОУ на территории МОУ «Гимназия № 31» по адресу: ул. Лесная, 1/9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128 442,4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Строительство пристройки к МОУ «СОШ № 66 им. Н.И. Вавилова», г. Саратов, </w:t>
            </w:r>
            <w:r>
              <w:br/>
              <w:t>ул. Казанская, 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32 965,0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 xml:space="preserve">Школа на 825 мест с бассейном в микрорайоне К-16 «Звезда» в Кировском районе </w:t>
            </w:r>
            <w:r>
              <w:br/>
              <w:t>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792 540,8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31 645,0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26 955,0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4 690,0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105 556,0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105 556,0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lastRenderedPageBreak/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1 821 885,3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384 081,2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</w:pPr>
            <w:r>
              <w:t>1 113 661,5</w:t>
            </w:r>
          </w:p>
        </w:tc>
      </w:tr>
      <w:tr w:rsidR="005A16B2" w:rsidTr="000E4902">
        <w:trPr>
          <w:cantSplit/>
        </w:trPr>
        <w:tc>
          <w:tcPr>
            <w:tcW w:w="1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</w:tr>
      <w:tr w:rsidR="005A16B2" w:rsidTr="000E4902">
        <w:trPr>
          <w:cantSplit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6B2" w:rsidRDefault="005A16B2" w:rsidP="00E46243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</w:pPr>
            <w:r>
              <w:t>45 000,0</w:t>
            </w:r>
          </w:p>
        </w:tc>
      </w:tr>
      <w:tr w:rsidR="005A16B2" w:rsidTr="000E4902">
        <w:trPr>
          <w:cantSplit/>
        </w:trPr>
        <w:tc>
          <w:tcPr>
            <w:tcW w:w="10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6B2" w:rsidRDefault="005A16B2" w:rsidP="00E46243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1 866 885,3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6B2" w:rsidRDefault="005A16B2" w:rsidP="005A16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5A16B2" w:rsidTr="000E4902">
        <w:trPr>
          <w:cantSplit/>
        </w:trPr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</w:tr>
      <w:tr w:rsidR="005A16B2" w:rsidTr="000E4902">
        <w:trPr>
          <w:cantSplit/>
        </w:trPr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6B2" w:rsidRDefault="005A16B2" w:rsidP="00E46243"/>
        </w:tc>
      </w:tr>
    </w:tbl>
    <w:p w:rsidR="005A16B2" w:rsidRPr="0011152F" w:rsidRDefault="005A16B2" w:rsidP="005A16B2"/>
    <w:p w:rsidR="00E2598B" w:rsidRPr="005A16B2" w:rsidRDefault="00E2598B" w:rsidP="005A16B2"/>
    <w:sectPr w:rsidR="00E2598B" w:rsidRPr="005A16B2" w:rsidSect="005A16B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7D3" w:rsidRDefault="003627D3" w:rsidP="005A16B2">
      <w:r>
        <w:separator/>
      </w:r>
    </w:p>
  </w:endnote>
  <w:endnote w:type="continuationSeparator" w:id="1">
    <w:p w:rsidR="003627D3" w:rsidRDefault="003627D3" w:rsidP="005A1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7D3" w:rsidRDefault="003627D3" w:rsidP="005A16B2">
      <w:r>
        <w:separator/>
      </w:r>
    </w:p>
  </w:footnote>
  <w:footnote w:type="continuationSeparator" w:id="1">
    <w:p w:rsidR="003627D3" w:rsidRDefault="003627D3" w:rsidP="005A1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6B2" w:rsidRDefault="009549A8" w:rsidP="000F341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A16B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A16B2" w:rsidRDefault="005A16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6B2" w:rsidRDefault="009549A8" w:rsidP="000F341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A16B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671C">
      <w:rPr>
        <w:rStyle w:val="a7"/>
        <w:noProof/>
      </w:rPr>
      <w:t>4</w:t>
    </w:r>
    <w:r>
      <w:rPr>
        <w:rStyle w:val="a7"/>
      </w:rPr>
      <w:fldChar w:fldCharType="end"/>
    </w:r>
  </w:p>
  <w:p w:rsidR="005A16B2" w:rsidRDefault="005A16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A16B2"/>
    <w:rsid w:val="0005671C"/>
    <w:rsid w:val="000E4902"/>
    <w:rsid w:val="002C3F39"/>
    <w:rsid w:val="003627D3"/>
    <w:rsid w:val="00527249"/>
    <w:rsid w:val="005A16B2"/>
    <w:rsid w:val="005B7CAA"/>
    <w:rsid w:val="006808C6"/>
    <w:rsid w:val="009549A8"/>
    <w:rsid w:val="00A24CAF"/>
    <w:rsid w:val="00B912FD"/>
    <w:rsid w:val="00CF7B04"/>
    <w:rsid w:val="00DA3EB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16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16B2"/>
  </w:style>
  <w:style w:type="paragraph" w:styleId="a5">
    <w:name w:val="footer"/>
    <w:basedOn w:val="a"/>
    <w:link w:val="a6"/>
    <w:uiPriority w:val="99"/>
    <w:semiHidden/>
    <w:unhideWhenUsed/>
    <w:rsid w:val="005A16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16B2"/>
  </w:style>
  <w:style w:type="character" w:styleId="a7">
    <w:name w:val="page number"/>
    <w:basedOn w:val="a0"/>
    <w:uiPriority w:val="99"/>
    <w:semiHidden/>
    <w:unhideWhenUsed/>
    <w:rsid w:val="005A1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4</Pages>
  <Words>1062</Words>
  <Characters>6055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Ivanovads</cp:lastModifiedBy>
  <cp:revision>3</cp:revision>
  <cp:lastPrinted>2019-03-28T08:23:00Z</cp:lastPrinted>
  <dcterms:created xsi:type="dcterms:W3CDTF">2019-03-28T08:15:00Z</dcterms:created>
  <dcterms:modified xsi:type="dcterms:W3CDTF">2019-03-28T10:11:00Z</dcterms:modified>
</cp:coreProperties>
</file>